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6F" w:rsidRPr="00EC71AB" w:rsidRDefault="0030256F" w:rsidP="00124E8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bookmarkStart w:id="0" w:name="Par226"/>
      <w:bookmarkEnd w:id="0"/>
      <w:r w:rsidRPr="00EC71AB">
        <w:rPr>
          <w:rStyle w:val="FontStyle16"/>
          <w:sz w:val="24"/>
          <w:szCs w:val="24"/>
        </w:rPr>
        <w:t>Приложение №</w:t>
      </w:r>
      <w:r>
        <w:rPr>
          <w:rStyle w:val="FontStyle16"/>
          <w:sz w:val="24"/>
          <w:szCs w:val="24"/>
        </w:rPr>
        <w:t xml:space="preserve"> </w:t>
      </w:r>
      <w:r w:rsidRPr="00EC71AB">
        <w:rPr>
          <w:rStyle w:val="FontStyle16"/>
          <w:sz w:val="24"/>
          <w:szCs w:val="24"/>
        </w:rPr>
        <w:t xml:space="preserve">8 </w:t>
      </w:r>
    </w:p>
    <w:p w:rsidR="0030256F" w:rsidRPr="00EC71AB" w:rsidRDefault="0030256F" w:rsidP="00124E8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r w:rsidRPr="00EC71AB">
        <w:rPr>
          <w:rStyle w:val="FontStyle16"/>
          <w:sz w:val="24"/>
          <w:szCs w:val="24"/>
        </w:rPr>
        <w:t xml:space="preserve">к Постановлению Администрации </w:t>
      </w:r>
    </w:p>
    <w:p w:rsidR="0030256F" w:rsidRPr="00EC71AB" w:rsidRDefault="0030256F" w:rsidP="00124E8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r w:rsidRPr="00EC71AB">
        <w:rPr>
          <w:rStyle w:val="FontStyle16"/>
          <w:sz w:val="24"/>
          <w:szCs w:val="24"/>
        </w:rPr>
        <w:t xml:space="preserve">муниципального образования </w:t>
      </w:r>
    </w:p>
    <w:p w:rsidR="0030256F" w:rsidRPr="00EC71AB" w:rsidRDefault="0030256F" w:rsidP="00124E8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r w:rsidRPr="00EC71AB">
        <w:rPr>
          <w:rStyle w:val="FontStyle16"/>
          <w:sz w:val="24"/>
          <w:szCs w:val="24"/>
        </w:rPr>
        <w:t>Алапаевское</w:t>
      </w:r>
    </w:p>
    <w:p w:rsidR="0030256F" w:rsidRPr="00EC71AB" w:rsidRDefault="0030256F" w:rsidP="00124E8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4"/>
          <w:sz w:val="24"/>
          <w:szCs w:val="24"/>
        </w:rPr>
      </w:pPr>
      <w:r w:rsidRPr="00EC71AB">
        <w:rPr>
          <w:rStyle w:val="FontStyle16"/>
          <w:sz w:val="24"/>
          <w:szCs w:val="24"/>
        </w:rPr>
        <w:t>№ 263 от 27 марта 2014 года</w:t>
      </w:r>
    </w:p>
    <w:p w:rsidR="0030256F" w:rsidRPr="00EC71AB" w:rsidRDefault="0030256F">
      <w:pPr>
        <w:widowControl w:val="0"/>
        <w:autoSpaceDE w:val="0"/>
        <w:autoSpaceDN w:val="0"/>
        <w:adjustRightInd w:val="0"/>
        <w:jc w:val="center"/>
        <w:rPr>
          <w:rFonts w:cs="Calibri"/>
          <w:sz w:val="24"/>
          <w:szCs w:val="24"/>
        </w:rPr>
      </w:pPr>
    </w:p>
    <w:p w:rsidR="0030256F" w:rsidRPr="00124E81" w:rsidRDefault="003025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124E81">
        <w:rPr>
          <w:rFonts w:ascii="Times New Roman" w:hAnsi="Times New Roman"/>
        </w:rPr>
        <w:t>ОТЧЕТ</w:t>
      </w:r>
    </w:p>
    <w:p w:rsidR="0030256F" w:rsidRPr="00124E81" w:rsidRDefault="003025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124E81">
        <w:rPr>
          <w:rFonts w:ascii="Times New Roman" w:hAnsi="Times New Roman"/>
        </w:rPr>
        <w:t>О РЕЗУЛЬТАТАХ РАБОТЫ ФИНАНСОВОГО УПРАВЛЕНИЯ</w:t>
      </w:r>
    </w:p>
    <w:p w:rsidR="0030256F" w:rsidRPr="00124E81" w:rsidRDefault="003025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124E81">
        <w:rPr>
          <w:rFonts w:ascii="Times New Roman" w:hAnsi="Times New Roman"/>
        </w:rPr>
        <w:t>АДМИНИСТРАЦИИ МУНИЦИПАЛЬНОГО ОБРАЗОВАНИЯ АЛАПАЕВСКОЕ</w:t>
      </w:r>
    </w:p>
    <w:p w:rsidR="0030256F" w:rsidRPr="00124E81" w:rsidRDefault="003025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124E81">
        <w:rPr>
          <w:rFonts w:ascii="Times New Roman" w:hAnsi="Times New Roman"/>
        </w:rPr>
        <w:t xml:space="preserve"> ПО ПРОВЕДЕНИЮ КОНТРОЛЬНЫХ МЕРОПРИЯТИЙ</w:t>
      </w:r>
    </w:p>
    <w:p w:rsidR="0030256F" w:rsidRPr="00124E81" w:rsidRDefault="0030256F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30256F" w:rsidRPr="00124E81" w:rsidRDefault="0030256F" w:rsidP="00755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124E81">
        <w:rPr>
          <w:rFonts w:ascii="Times New Roman" w:hAnsi="Times New Roman"/>
        </w:rPr>
        <w:t>тыс.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6973"/>
        <w:gridCol w:w="1020"/>
        <w:gridCol w:w="1020"/>
      </w:tblGrid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N п/п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Наименование сведений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Всего</w:t>
            </w: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</w:t>
            </w: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Сведения о проведенных проверках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1" w:name="Par245"/>
            <w:bookmarkEnd w:id="1"/>
            <w:r w:rsidRPr="0044799C">
              <w:rPr>
                <w:rFonts w:ascii="Times New Roman" w:hAnsi="Times New Roman"/>
              </w:rPr>
              <w:t>Количество проверок, всего: (единиц)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в том числе (из </w:t>
            </w:r>
            <w:hyperlink w:anchor="Par245" w:history="1">
              <w:r w:rsidRPr="0044799C">
                <w:rPr>
                  <w:rFonts w:ascii="Times New Roman" w:hAnsi="Times New Roman"/>
                  <w:color w:val="0000FF"/>
                </w:rPr>
                <w:t>строки 1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2" w:name="Par253"/>
            <w:bookmarkEnd w:id="2"/>
            <w:r w:rsidRPr="0044799C">
              <w:rPr>
                <w:rFonts w:ascii="Times New Roman" w:hAnsi="Times New Roman"/>
              </w:rPr>
              <w:t xml:space="preserve">Количество проверок по контролю в сфере бюджетных правоотношений (из </w:t>
            </w:r>
            <w:hyperlink w:anchor="Par245" w:history="1">
              <w:r w:rsidRPr="0044799C">
                <w:rPr>
                  <w:rFonts w:ascii="Times New Roman" w:hAnsi="Times New Roman"/>
                  <w:color w:val="0000FF"/>
                </w:rPr>
                <w:t>строки 1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3" w:name="Par257"/>
            <w:bookmarkEnd w:id="3"/>
            <w:r w:rsidRPr="0044799C">
              <w:rPr>
                <w:rFonts w:ascii="Times New Roman" w:hAnsi="Times New Roman"/>
              </w:rPr>
              <w:t xml:space="preserve">по плану (из </w:t>
            </w:r>
            <w:hyperlink w:anchor="Par253" w:history="1">
              <w:r w:rsidRPr="0044799C">
                <w:rPr>
                  <w:rFonts w:ascii="Times New Roman" w:hAnsi="Times New Roman"/>
                  <w:color w:val="0000FF"/>
                </w:rPr>
                <w:t>строки 1/1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 w:rsidP="00755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по поручению Главы (из </w:t>
            </w:r>
            <w:hyperlink w:anchor="Par253" w:history="1">
              <w:r w:rsidRPr="0044799C">
                <w:rPr>
                  <w:rFonts w:ascii="Times New Roman" w:hAnsi="Times New Roman"/>
                  <w:color w:val="0000FF"/>
                </w:rPr>
                <w:t>строки 1/1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по просьбе правоохранительных органов и органов прокуратуры (из </w:t>
            </w:r>
            <w:hyperlink w:anchor="Par253" w:history="1">
              <w:r w:rsidRPr="0044799C">
                <w:rPr>
                  <w:rFonts w:ascii="Times New Roman" w:hAnsi="Times New Roman"/>
                  <w:color w:val="0000FF"/>
                </w:rPr>
                <w:t>строки 1/1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Количество проверок по контролю в отношении закупок товаров, работ, услуг для обеспечения муниципальных нужд (из </w:t>
            </w:r>
            <w:hyperlink w:anchor="Par245" w:history="1">
              <w:r w:rsidRPr="0044799C">
                <w:rPr>
                  <w:rFonts w:ascii="Times New Roman" w:hAnsi="Times New Roman"/>
                  <w:color w:val="0000FF"/>
                </w:rPr>
                <w:t>строки 1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по плану (из </w:t>
            </w:r>
            <w:hyperlink w:anchor="Par257" w:history="1">
              <w:r w:rsidRPr="0044799C">
                <w:rPr>
                  <w:rFonts w:ascii="Times New Roman" w:hAnsi="Times New Roman"/>
                  <w:color w:val="0000FF"/>
                </w:rPr>
                <w:t>строки 1/2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 w:rsidP="00755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по поручению Главы, правоохранительных органов и органов прокуратуры (из </w:t>
            </w:r>
            <w:hyperlink w:anchor="Par257" w:history="1">
              <w:r w:rsidRPr="0044799C">
                <w:rPr>
                  <w:rFonts w:ascii="Times New Roman" w:hAnsi="Times New Roman"/>
                  <w:color w:val="0000FF"/>
                </w:rPr>
                <w:t>строки 1/2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по обращениям участника закупки либо осуществляющего общественный контроль общественного объединения (из </w:t>
            </w:r>
            <w:hyperlink w:anchor="Par257" w:history="1">
              <w:r w:rsidRPr="0044799C">
                <w:rPr>
                  <w:rFonts w:ascii="Times New Roman" w:hAnsi="Times New Roman"/>
                  <w:color w:val="0000FF"/>
                </w:rPr>
                <w:t>строки 1/2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Сведения о выявленных проверками финансовых нарушениях по контролю в сфере бюджетных правоотношений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4" w:name="Par289"/>
            <w:bookmarkEnd w:id="4"/>
            <w:r w:rsidRPr="0044799C">
              <w:rPr>
                <w:rFonts w:ascii="Times New Roman" w:hAnsi="Times New Roman"/>
              </w:rPr>
              <w:t>Сумма финансовых нарушений, всего: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в использовании средств областного/фед.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 w:rsidP="00755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в использовании средств бюджета МО Алапаевское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в использовании средств, полученных бюджетными учреждениями от предпринимательской и иной приносящей доход деятельности и прочих средств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Нецелевое использование средств (из </w:t>
            </w:r>
            <w:hyperlink w:anchor="Par289" w:history="1">
              <w:r w:rsidRPr="0044799C">
                <w:rPr>
                  <w:rFonts w:ascii="Times New Roman" w:hAnsi="Times New Roman"/>
                  <w:color w:val="0000FF"/>
                </w:rPr>
                <w:t>строки 3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средств областного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 w:rsidP="00755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средств бюджета МО Алапаевское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в использовании средств, полученных бюджетными учреждениями от предпринимательской и иной приносящей доход деятельности и прочих средств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Неправомерное расходование денежных средств и материальных ресурсов (из </w:t>
            </w:r>
            <w:hyperlink w:anchor="Par289" w:history="1">
              <w:r w:rsidRPr="0044799C">
                <w:rPr>
                  <w:rFonts w:ascii="Times New Roman" w:hAnsi="Times New Roman"/>
                  <w:color w:val="0000FF"/>
                </w:rPr>
                <w:t>строки 3</w:t>
              </w:r>
            </w:hyperlink>
            <w:r w:rsidRPr="0044799C">
              <w:rPr>
                <w:rFonts w:ascii="Times New Roman" w:hAnsi="Times New Roma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 w:rsidP="00755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а) средств бюджета МО Алапаевское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б) средств, полученных бюджетными учреждениями от предпринимательской и иной приносящей доход деятельности и прочих средств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5" w:name="Par333"/>
            <w:bookmarkEnd w:id="5"/>
            <w:r w:rsidRPr="0044799C">
              <w:rPr>
                <w:rFonts w:ascii="Times New Roman" w:hAnsi="Times New Roman"/>
              </w:rPr>
              <w:t xml:space="preserve">Недостача денежных средств и материальных ресурсов (из </w:t>
            </w:r>
            <w:hyperlink w:anchor="Par333" w:history="1">
              <w:r w:rsidRPr="0044799C">
                <w:rPr>
                  <w:rFonts w:ascii="Times New Roman" w:hAnsi="Times New Roman"/>
                  <w:color w:val="0000FF"/>
                </w:rPr>
                <w:t>строки 6</w:t>
              </w:r>
            </w:hyperlink>
            <w:r w:rsidRPr="0044799C">
              <w:rPr>
                <w:rFonts w:ascii="Times New Roman" w:hAnsi="Times New Roman"/>
              </w:rPr>
              <w:t>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средств бюджета МО Алапаевское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средств, полученных бюджетными учреждениями от предпринимательской и иной приносящей доход деятельности и прочих средств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Другие финансовые нарушения (из </w:t>
            </w:r>
            <w:hyperlink w:anchor="Par289" w:history="1">
              <w:r w:rsidRPr="0044799C">
                <w:rPr>
                  <w:rFonts w:ascii="Times New Roman" w:hAnsi="Times New Roman"/>
                  <w:color w:val="0000FF"/>
                </w:rPr>
                <w:t>строки 3</w:t>
              </w:r>
            </w:hyperlink>
            <w:r w:rsidRPr="0044799C">
              <w:rPr>
                <w:rFonts w:ascii="Times New Roman" w:hAnsi="Times New Roman"/>
              </w:rPr>
              <w:t>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средств бюджета МО Алапаевское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7/1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средств, полученных бюджетными учреждениями от предпринимательской и иной приносящей доход деятельности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7/2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Сведения о выявленных проверками финансовых нарушениях по контролю в отношении закупок товаров, работ, услуг для обеспечения муниципальных нужд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нарушений законодательства о размещении заказов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8/1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нарушений законодательства о размещении заказов, содержащих признаки состава административного правонарушения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8/2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нарушений законодательства о размещении заказов, содержащих признаки состава преступления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8/3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Меры, принятые по реализации материалов проверок: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Передано органам прокуратуры и правоохранительным органам количество материалов проверок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 сумму выявленных финансовых нарушений, переданных в органы прокуратуры и правоохранительные органы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Составлено предписаний и представлений - количество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 сумму выявленных финансовых нарушений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39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Исполнено предписаний и представлений - количество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 сумму выявленных финансовых нарушений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Количество направленных уведомлений о применении бюджетных мер принуждения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Исполнено уведомлений о применении бюджетных мер принуждения, количество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 w:rsidP="00124E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6" w:name="Par409"/>
            <w:bookmarkEnd w:id="6"/>
            <w:r w:rsidRPr="0044799C">
              <w:rPr>
                <w:rFonts w:ascii="Times New Roman" w:hAnsi="Times New Roman"/>
              </w:rPr>
              <w:t>Количество протоколов об административных правонарушениях в бюджетной сфере, составленных работниками Финуправления и направленных для рассмотрения в Администрацию МО Алапаевское, всего (единиц):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 общую сумму финансовых нарушений, всего: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в том числе (из </w:t>
            </w:r>
            <w:hyperlink w:anchor="Par409" w:history="1">
              <w:r w:rsidRPr="0044799C">
                <w:rPr>
                  <w:rFonts w:ascii="Times New Roman" w:hAnsi="Times New Roman"/>
                  <w:color w:val="0000FF"/>
                </w:rPr>
                <w:t>строки 17</w:t>
              </w:r>
            </w:hyperlink>
            <w:r w:rsidRPr="0044799C">
              <w:rPr>
                <w:rFonts w:ascii="Times New Roman" w:hAnsi="Times New Roman"/>
              </w:rPr>
              <w:t>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нецелевое использование средств местного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18/1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нарушение срока возврата средств местного бюджета, полученных на возвратной основе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18/2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нарушение сроков перечисления платы за пользование средствами местного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18/3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49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 w:rsidP="00755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7" w:name="Par433"/>
            <w:bookmarkEnd w:id="7"/>
            <w:r w:rsidRPr="0044799C">
              <w:rPr>
                <w:rFonts w:ascii="Times New Roman" w:hAnsi="Times New Roman"/>
              </w:rPr>
              <w:t>Количество докладных записок о необходимости направления в суд искового заявления о возмещении ущерба, направленных ГРБС , составленных Финуправлением, всего (единиц):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 общую сумму финансовых нарушений, всего: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в том числе (из </w:t>
            </w:r>
            <w:hyperlink w:anchor="Par433" w:history="1">
              <w:r w:rsidRPr="0044799C">
                <w:rPr>
                  <w:rFonts w:ascii="Times New Roman" w:hAnsi="Times New Roman"/>
                  <w:color w:val="0000FF"/>
                </w:rPr>
                <w:t>строки 19</w:t>
              </w:r>
            </w:hyperlink>
            <w:r w:rsidRPr="0044799C">
              <w:rPr>
                <w:rFonts w:ascii="Times New Roman" w:hAnsi="Times New Roman"/>
              </w:rPr>
              <w:t>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нецелевое использование средств местного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20/1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нарушение срока возврата средств областного бюджета, полученных на возвратной основе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20/2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нарушение сроков перечисления платы за пользование средствами областного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20/3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bookmarkStart w:id="8" w:name="Par457"/>
            <w:bookmarkEnd w:id="8"/>
            <w:r w:rsidRPr="0044799C">
              <w:rPr>
                <w:rFonts w:ascii="Times New Roman" w:hAnsi="Times New Roman"/>
              </w:rPr>
              <w:t>Количество материалов проверок, направленных в другие органы (должностным лицам) для возбуждения дел об административных правонарушениях в бюджетной сфере, всего (единиц):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На общую сумму финансовых нарушений, всего: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 xml:space="preserve">в том числе (из </w:t>
            </w:r>
            <w:hyperlink w:anchor="Par457" w:history="1">
              <w:r w:rsidRPr="0044799C">
                <w:rPr>
                  <w:rFonts w:ascii="Times New Roman" w:hAnsi="Times New Roman"/>
                  <w:color w:val="0000FF"/>
                </w:rPr>
                <w:t>строки 21</w:t>
              </w:r>
            </w:hyperlink>
            <w:r w:rsidRPr="0044799C">
              <w:rPr>
                <w:rFonts w:ascii="Times New Roman" w:hAnsi="Times New Roman"/>
              </w:rPr>
              <w:t>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нецелевое использование средств местного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22/1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59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нарушение срока возврата средств местного бюджета, полученных на возвратной основе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22/2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за нарушение сроков перечисления платы за пользование средствами местного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22/3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Количество протоколов об административных правонарушениях, составленных иными должностными лицами по материалам проверок Финуправления, по которым судебными органами наложены административные взыскания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Сумма наложенных административных штрафов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Количество поданных жалоб (исков) на решения Финуправления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0256F" w:rsidRPr="0044799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64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Количество удовлетворенных жалоб (исков) на решения Финуправления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4799C">
              <w:rPr>
                <w:rFonts w:ascii="Times New Roman" w:hAnsi="Times New Roman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6F" w:rsidRPr="0044799C" w:rsidRDefault="003025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30256F" w:rsidRPr="00124E81" w:rsidRDefault="0030256F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30256F" w:rsidRPr="00124E81" w:rsidRDefault="0030256F">
      <w:pPr>
        <w:pStyle w:val="ConsPlusNonformat"/>
        <w:rPr>
          <w:rFonts w:ascii="Times New Roman" w:hAnsi="Times New Roman" w:cs="Times New Roman"/>
        </w:rPr>
      </w:pPr>
      <w:r w:rsidRPr="00124E81">
        <w:rPr>
          <w:rFonts w:ascii="Times New Roman" w:hAnsi="Times New Roman" w:cs="Times New Roman"/>
        </w:rPr>
        <w:t xml:space="preserve">Начальник </w:t>
      </w:r>
    </w:p>
    <w:p w:rsidR="0030256F" w:rsidRPr="00124E81" w:rsidRDefault="0030256F">
      <w:pPr>
        <w:pStyle w:val="ConsPlusNonformat"/>
        <w:rPr>
          <w:rFonts w:ascii="Times New Roman" w:hAnsi="Times New Roman" w:cs="Times New Roman"/>
        </w:rPr>
      </w:pPr>
      <w:r w:rsidRPr="00124E81">
        <w:rPr>
          <w:rFonts w:ascii="Times New Roman" w:hAnsi="Times New Roman" w:cs="Times New Roman"/>
        </w:rPr>
        <w:t>Финансового управления Администрации</w:t>
      </w:r>
    </w:p>
    <w:p w:rsidR="0030256F" w:rsidRPr="00124E81" w:rsidRDefault="0030256F">
      <w:pPr>
        <w:pStyle w:val="ConsPlusNonformat"/>
        <w:rPr>
          <w:rFonts w:ascii="Times New Roman" w:hAnsi="Times New Roman" w:cs="Times New Roman"/>
        </w:rPr>
      </w:pPr>
      <w:r w:rsidRPr="00124E81">
        <w:rPr>
          <w:rFonts w:ascii="Times New Roman" w:hAnsi="Times New Roman" w:cs="Times New Roman"/>
        </w:rPr>
        <w:t>Муниципального образования Алапаевское                        _______________________</w:t>
      </w:r>
    </w:p>
    <w:p w:rsidR="0030256F" w:rsidRPr="00124E81" w:rsidRDefault="0030256F">
      <w:pPr>
        <w:pStyle w:val="ConsPlusNonformat"/>
        <w:rPr>
          <w:rFonts w:ascii="Times New Roman" w:hAnsi="Times New Roman" w:cs="Times New Roman"/>
        </w:rPr>
      </w:pPr>
      <w:r w:rsidRPr="00124E81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124E81">
        <w:rPr>
          <w:rFonts w:ascii="Times New Roman" w:hAnsi="Times New Roman" w:cs="Times New Roman"/>
        </w:rPr>
        <w:t xml:space="preserve">     (подпись)</w:t>
      </w:r>
    </w:p>
    <w:p w:rsidR="0030256F" w:rsidRDefault="0030256F">
      <w:pPr>
        <w:widowControl w:val="0"/>
        <w:autoSpaceDE w:val="0"/>
        <w:autoSpaceDN w:val="0"/>
        <w:adjustRightInd w:val="0"/>
        <w:rPr>
          <w:rFonts w:cs="Calibri"/>
        </w:rPr>
      </w:pPr>
    </w:p>
    <w:p w:rsidR="0030256F" w:rsidRDefault="0030256F"/>
    <w:sectPr w:rsidR="0030256F" w:rsidSect="004E7425">
      <w:headerReference w:type="even" r:id="rId6"/>
      <w:headerReference w:type="default" r:id="rId7"/>
      <w:pgSz w:w="11905" w:h="16838"/>
      <w:pgMar w:top="1134" w:right="850" w:bottom="1134" w:left="1701" w:header="720" w:footer="720" w:gutter="0"/>
      <w:pgNumType w:start="34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56F" w:rsidRDefault="0030256F">
      <w:r>
        <w:separator/>
      </w:r>
    </w:p>
  </w:endnote>
  <w:endnote w:type="continuationSeparator" w:id="0">
    <w:p w:rsidR="0030256F" w:rsidRDefault="00302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56F" w:rsidRDefault="0030256F">
      <w:r>
        <w:separator/>
      </w:r>
    </w:p>
  </w:footnote>
  <w:footnote w:type="continuationSeparator" w:id="0">
    <w:p w:rsidR="0030256F" w:rsidRDefault="00302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6F" w:rsidRDefault="0030256F" w:rsidP="006C624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256F" w:rsidRDefault="003025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6F" w:rsidRDefault="0030256F" w:rsidP="006C624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30256F" w:rsidRDefault="003025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812"/>
    <w:rsid w:val="000008B2"/>
    <w:rsid w:val="00001C4D"/>
    <w:rsid w:val="000027A6"/>
    <w:rsid w:val="0000353F"/>
    <w:rsid w:val="00003D31"/>
    <w:rsid w:val="00011E0D"/>
    <w:rsid w:val="000126AF"/>
    <w:rsid w:val="000135E1"/>
    <w:rsid w:val="0001445F"/>
    <w:rsid w:val="00014915"/>
    <w:rsid w:val="000169A2"/>
    <w:rsid w:val="00016BB0"/>
    <w:rsid w:val="00016C80"/>
    <w:rsid w:val="00016CC0"/>
    <w:rsid w:val="00017497"/>
    <w:rsid w:val="00017BB7"/>
    <w:rsid w:val="00017F15"/>
    <w:rsid w:val="00021636"/>
    <w:rsid w:val="00030F74"/>
    <w:rsid w:val="0003397C"/>
    <w:rsid w:val="00040614"/>
    <w:rsid w:val="00041E8C"/>
    <w:rsid w:val="0004231F"/>
    <w:rsid w:val="0004406E"/>
    <w:rsid w:val="00045A3D"/>
    <w:rsid w:val="00046828"/>
    <w:rsid w:val="0004703D"/>
    <w:rsid w:val="00052258"/>
    <w:rsid w:val="00052AC1"/>
    <w:rsid w:val="000558DC"/>
    <w:rsid w:val="0005646F"/>
    <w:rsid w:val="0006093F"/>
    <w:rsid w:val="00061217"/>
    <w:rsid w:val="00061765"/>
    <w:rsid w:val="000648A1"/>
    <w:rsid w:val="00064B9F"/>
    <w:rsid w:val="00067270"/>
    <w:rsid w:val="0007026B"/>
    <w:rsid w:val="00070930"/>
    <w:rsid w:val="000804E2"/>
    <w:rsid w:val="00080502"/>
    <w:rsid w:val="000826BA"/>
    <w:rsid w:val="000854BC"/>
    <w:rsid w:val="0008669B"/>
    <w:rsid w:val="00090356"/>
    <w:rsid w:val="00091D4A"/>
    <w:rsid w:val="0009276E"/>
    <w:rsid w:val="000949DB"/>
    <w:rsid w:val="000957A2"/>
    <w:rsid w:val="00095EDE"/>
    <w:rsid w:val="00097782"/>
    <w:rsid w:val="00097F98"/>
    <w:rsid w:val="000A3ED7"/>
    <w:rsid w:val="000A4109"/>
    <w:rsid w:val="000A43F3"/>
    <w:rsid w:val="000A4633"/>
    <w:rsid w:val="000A499B"/>
    <w:rsid w:val="000A568A"/>
    <w:rsid w:val="000A6134"/>
    <w:rsid w:val="000A6F9F"/>
    <w:rsid w:val="000A7302"/>
    <w:rsid w:val="000A78F6"/>
    <w:rsid w:val="000B5099"/>
    <w:rsid w:val="000B5208"/>
    <w:rsid w:val="000B7B8D"/>
    <w:rsid w:val="000C0138"/>
    <w:rsid w:val="000C20DA"/>
    <w:rsid w:val="000C3B1E"/>
    <w:rsid w:val="000C4055"/>
    <w:rsid w:val="000D008C"/>
    <w:rsid w:val="000D242A"/>
    <w:rsid w:val="000D43E2"/>
    <w:rsid w:val="000D5D4A"/>
    <w:rsid w:val="000E0E79"/>
    <w:rsid w:val="000E3B54"/>
    <w:rsid w:val="000E4908"/>
    <w:rsid w:val="000E586C"/>
    <w:rsid w:val="000E58C5"/>
    <w:rsid w:val="000E5BC6"/>
    <w:rsid w:val="000E7D1A"/>
    <w:rsid w:val="000F00BA"/>
    <w:rsid w:val="000F02DC"/>
    <w:rsid w:val="000F0C52"/>
    <w:rsid w:val="000F59A3"/>
    <w:rsid w:val="000F7982"/>
    <w:rsid w:val="001003E6"/>
    <w:rsid w:val="0010526B"/>
    <w:rsid w:val="0010623B"/>
    <w:rsid w:val="00106A86"/>
    <w:rsid w:val="00110E91"/>
    <w:rsid w:val="001129AF"/>
    <w:rsid w:val="00115C05"/>
    <w:rsid w:val="00121183"/>
    <w:rsid w:val="00124A97"/>
    <w:rsid w:val="00124E81"/>
    <w:rsid w:val="00130F94"/>
    <w:rsid w:val="001330C1"/>
    <w:rsid w:val="00134935"/>
    <w:rsid w:val="00144018"/>
    <w:rsid w:val="0014424B"/>
    <w:rsid w:val="00144669"/>
    <w:rsid w:val="00145822"/>
    <w:rsid w:val="00147A3E"/>
    <w:rsid w:val="0015022C"/>
    <w:rsid w:val="0015025E"/>
    <w:rsid w:val="00152154"/>
    <w:rsid w:val="001555CD"/>
    <w:rsid w:val="00164CB2"/>
    <w:rsid w:val="00165198"/>
    <w:rsid w:val="001660D4"/>
    <w:rsid w:val="00167115"/>
    <w:rsid w:val="00170042"/>
    <w:rsid w:val="00172C97"/>
    <w:rsid w:val="00175848"/>
    <w:rsid w:val="00177C67"/>
    <w:rsid w:val="00177DFD"/>
    <w:rsid w:val="001823E5"/>
    <w:rsid w:val="00185DAF"/>
    <w:rsid w:val="00186A76"/>
    <w:rsid w:val="00193C26"/>
    <w:rsid w:val="0019791D"/>
    <w:rsid w:val="001A346C"/>
    <w:rsid w:val="001A48DE"/>
    <w:rsid w:val="001A49EF"/>
    <w:rsid w:val="001A4C85"/>
    <w:rsid w:val="001A6481"/>
    <w:rsid w:val="001B29C8"/>
    <w:rsid w:val="001B67FA"/>
    <w:rsid w:val="001C07A9"/>
    <w:rsid w:val="001C1272"/>
    <w:rsid w:val="001C1415"/>
    <w:rsid w:val="001C410C"/>
    <w:rsid w:val="001D1299"/>
    <w:rsid w:val="001D1309"/>
    <w:rsid w:val="001D204B"/>
    <w:rsid w:val="001D3746"/>
    <w:rsid w:val="001D64CE"/>
    <w:rsid w:val="001E64A0"/>
    <w:rsid w:val="001E6A3F"/>
    <w:rsid w:val="001F26CA"/>
    <w:rsid w:val="001F2772"/>
    <w:rsid w:val="001F3BA4"/>
    <w:rsid w:val="001F3F60"/>
    <w:rsid w:val="001F412E"/>
    <w:rsid w:val="001F4D8E"/>
    <w:rsid w:val="001F5D2B"/>
    <w:rsid w:val="001F62C3"/>
    <w:rsid w:val="001F71B1"/>
    <w:rsid w:val="001F7DAA"/>
    <w:rsid w:val="002000B0"/>
    <w:rsid w:val="00200A39"/>
    <w:rsid w:val="00201D11"/>
    <w:rsid w:val="002041FA"/>
    <w:rsid w:val="00204202"/>
    <w:rsid w:val="00205ABA"/>
    <w:rsid w:val="00210309"/>
    <w:rsid w:val="002122FE"/>
    <w:rsid w:val="00213727"/>
    <w:rsid w:val="002143DC"/>
    <w:rsid w:val="00215F9E"/>
    <w:rsid w:val="00216856"/>
    <w:rsid w:val="0021730E"/>
    <w:rsid w:val="0022168B"/>
    <w:rsid w:val="00225131"/>
    <w:rsid w:val="0022621E"/>
    <w:rsid w:val="00230233"/>
    <w:rsid w:val="002315B7"/>
    <w:rsid w:val="00233AB6"/>
    <w:rsid w:val="00233ED9"/>
    <w:rsid w:val="00236CAF"/>
    <w:rsid w:val="002371F1"/>
    <w:rsid w:val="00242D1C"/>
    <w:rsid w:val="00243783"/>
    <w:rsid w:val="00243AF6"/>
    <w:rsid w:val="00247E7D"/>
    <w:rsid w:val="0025349B"/>
    <w:rsid w:val="00253C3B"/>
    <w:rsid w:val="00254E8B"/>
    <w:rsid w:val="00260CFE"/>
    <w:rsid w:val="002637FF"/>
    <w:rsid w:val="00271BA3"/>
    <w:rsid w:val="00271CDD"/>
    <w:rsid w:val="0027338F"/>
    <w:rsid w:val="00273BDF"/>
    <w:rsid w:val="0027478D"/>
    <w:rsid w:val="00276257"/>
    <w:rsid w:val="002777E3"/>
    <w:rsid w:val="00281157"/>
    <w:rsid w:val="00281EEE"/>
    <w:rsid w:val="0028208A"/>
    <w:rsid w:val="00286315"/>
    <w:rsid w:val="00286702"/>
    <w:rsid w:val="002908D8"/>
    <w:rsid w:val="0029313E"/>
    <w:rsid w:val="00296B0E"/>
    <w:rsid w:val="002A081E"/>
    <w:rsid w:val="002A1242"/>
    <w:rsid w:val="002A366E"/>
    <w:rsid w:val="002A51B8"/>
    <w:rsid w:val="002A58BF"/>
    <w:rsid w:val="002A5925"/>
    <w:rsid w:val="002A6415"/>
    <w:rsid w:val="002B05DC"/>
    <w:rsid w:val="002B2077"/>
    <w:rsid w:val="002B21BF"/>
    <w:rsid w:val="002B2608"/>
    <w:rsid w:val="002B36C2"/>
    <w:rsid w:val="002B4111"/>
    <w:rsid w:val="002B503E"/>
    <w:rsid w:val="002B531F"/>
    <w:rsid w:val="002B5FDF"/>
    <w:rsid w:val="002B614C"/>
    <w:rsid w:val="002C0C96"/>
    <w:rsid w:val="002C1FA7"/>
    <w:rsid w:val="002C2BA5"/>
    <w:rsid w:val="002C459D"/>
    <w:rsid w:val="002C6BCE"/>
    <w:rsid w:val="002C76D2"/>
    <w:rsid w:val="002D51F3"/>
    <w:rsid w:val="002D5522"/>
    <w:rsid w:val="002E1A31"/>
    <w:rsid w:val="002E343B"/>
    <w:rsid w:val="002E598B"/>
    <w:rsid w:val="002F123D"/>
    <w:rsid w:val="002F1EB9"/>
    <w:rsid w:val="002F27AD"/>
    <w:rsid w:val="002F42B8"/>
    <w:rsid w:val="002F4BCD"/>
    <w:rsid w:val="002F71DC"/>
    <w:rsid w:val="00300BB1"/>
    <w:rsid w:val="00301415"/>
    <w:rsid w:val="00301F82"/>
    <w:rsid w:val="0030256F"/>
    <w:rsid w:val="00303427"/>
    <w:rsid w:val="00306720"/>
    <w:rsid w:val="00306C10"/>
    <w:rsid w:val="00306C3D"/>
    <w:rsid w:val="00310288"/>
    <w:rsid w:val="003135E4"/>
    <w:rsid w:val="00316B85"/>
    <w:rsid w:val="003213E2"/>
    <w:rsid w:val="00321BDF"/>
    <w:rsid w:val="00321C1E"/>
    <w:rsid w:val="00324084"/>
    <w:rsid w:val="00324944"/>
    <w:rsid w:val="003252C8"/>
    <w:rsid w:val="00327A8C"/>
    <w:rsid w:val="00327EA0"/>
    <w:rsid w:val="00331C30"/>
    <w:rsid w:val="00332441"/>
    <w:rsid w:val="003356BB"/>
    <w:rsid w:val="00335826"/>
    <w:rsid w:val="00340290"/>
    <w:rsid w:val="003419BD"/>
    <w:rsid w:val="00341A68"/>
    <w:rsid w:val="0034344F"/>
    <w:rsid w:val="00346CB5"/>
    <w:rsid w:val="00347E33"/>
    <w:rsid w:val="00351675"/>
    <w:rsid w:val="00352863"/>
    <w:rsid w:val="00353685"/>
    <w:rsid w:val="00353F3A"/>
    <w:rsid w:val="00360DFF"/>
    <w:rsid w:val="003622A4"/>
    <w:rsid w:val="003723D0"/>
    <w:rsid w:val="00372B36"/>
    <w:rsid w:val="00372CC8"/>
    <w:rsid w:val="00373F27"/>
    <w:rsid w:val="0037782D"/>
    <w:rsid w:val="00380A96"/>
    <w:rsid w:val="00380F83"/>
    <w:rsid w:val="00381380"/>
    <w:rsid w:val="00385F71"/>
    <w:rsid w:val="00386068"/>
    <w:rsid w:val="0039020E"/>
    <w:rsid w:val="00390A56"/>
    <w:rsid w:val="003952A3"/>
    <w:rsid w:val="003A1BC5"/>
    <w:rsid w:val="003A3C4B"/>
    <w:rsid w:val="003A76FB"/>
    <w:rsid w:val="003B15B4"/>
    <w:rsid w:val="003B1F28"/>
    <w:rsid w:val="003B4277"/>
    <w:rsid w:val="003B44D3"/>
    <w:rsid w:val="003B662F"/>
    <w:rsid w:val="003B7632"/>
    <w:rsid w:val="003B7ED8"/>
    <w:rsid w:val="003C2323"/>
    <w:rsid w:val="003C6D67"/>
    <w:rsid w:val="003C7446"/>
    <w:rsid w:val="003D0386"/>
    <w:rsid w:val="003D1ADA"/>
    <w:rsid w:val="003D3CC7"/>
    <w:rsid w:val="003D485A"/>
    <w:rsid w:val="003D68FC"/>
    <w:rsid w:val="003E012E"/>
    <w:rsid w:val="003E0D32"/>
    <w:rsid w:val="003E123E"/>
    <w:rsid w:val="003E1564"/>
    <w:rsid w:val="003E1E10"/>
    <w:rsid w:val="003E59F3"/>
    <w:rsid w:val="003E5E19"/>
    <w:rsid w:val="003E6594"/>
    <w:rsid w:val="003E71E3"/>
    <w:rsid w:val="003E7B59"/>
    <w:rsid w:val="003F2B0A"/>
    <w:rsid w:val="003F422B"/>
    <w:rsid w:val="003F6F0F"/>
    <w:rsid w:val="00411862"/>
    <w:rsid w:val="004131A2"/>
    <w:rsid w:val="004141D2"/>
    <w:rsid w:val="00416279"/>
    <w:rsid w:val="00416DB4"/>
    <w:rsid w:val="004205F1"/>
    <w:rsid w:val="00422AAD"/>
    <w:rsid w:val="00425D42"/>
    <w:rsid w:val="004260E9"/>
    <w:rsid w:val="00426A90"/>
    <w:rsid w:val="0042765D"/>
    <w:rsid w:val="00442925"/>
    <w:rsid w:val="00443A7A"/>
    <w:rsid w:val="00443B66"/>
    <w:rsid w:val="004453B0"/>
    <w:rsid w:val="00445C66"/>
    <w:rsid w:val="0044626B"/>
    <w:rsid w:val="0044799C"/>
    <w:rsid w:val="004503F5"/>
    <w:rsid w:val="00451F1D"/>
    <w:rsid w:val="00452256"/>
    <w:rsid w:val="004524FB"/>
    <w:rsid w:val="0045264D"/>
    <w:rsid w:val="00454791"/>
    <w:rsid w:val="00455808"/>
    <w:rsid w:val="004611DA"/>
    <w:rsid w:val="004614E7"/>
    <w:rsid w:val="004643D7"/>
    <w:rsid w:val="004658E3"/>
    <w:rsid w:val="00465A22"/>
    <w:rsid w:val="00472AFD"/>
    <w:rsid w:val="00472D8D"/>
    <w:rsid w:val="00474C9B"/>
    <w:rsid w:val="00475E40"/>
    <w:rsid w:val="0047735D"/>
    <w:rsid w:val="004773E6"/>
    <w:rsid w:val="00477716"/>
    <w:rsid w:val="00477C37"/>
    <w:rsid w:val="00482438"/>
    <w:rsid w:val="004862F6"/>
    <w:rsid w:val="00487544"/>
    <w:rsid w:val="004945F5"/>
    <w:rsid w:val="0049519C"/>
    <w:rsid w:val="00496597"/>
    <w:rsid w:val="004A1868"/>
    <w:rsid w:val="004B0F82"/>
    <w:rsid w:val="004B1EDC"/>
    <w:rsid w:val="004B623C"/>
    <w:rsid w:val="004C027D"/>
    <w:rsid w:val="004C0A8C"/>
    <w:rsid w:val="004C1AA5"/>
    <w:rsid w:val="004C23F6"/>
    <w:rsid w:val="004C2874"/>
    <w:rsid w:val="004C2E86"/>
    <w:rsid w:val="004C63C5"/>
    <w:rsid w:val="004C7AB6"/>
    <w:rsid w:val="004D0256"/>
    <w:rsid w:val="004D56EA"/>
    <w:rsid w:val="004D5848"/>
    <w:rsid w:val="004D74B4"/>
    <w:rsid w:val="004D77ED"/>
    <w:rsid w:val="004E1F47"/>
    <w:rsid w:val="004E3763"/>
    <w:rsid w:val="004E60B9"/>
    <w:rsid w:val="004E7425"/>
    <w:rsid w:val="004F088A"/>
    <w:rsid w:val="004F125D"/>
    <w:rsid w:val="004F13D5"/>
    <w:rsid w:val="004F19E3"/>
    <w:rsid w:val="004F2E1A"/>
    <w:rsid w:val="004F42BD"/>
    <w:rsid w:val="004F4F65"/>
    <w:rsid w:val="004F5D94"/>
    <w:rsid w:val="004F603D"/>
    <w:rsid w:val="004F61C7"/>
    <w:rsid w:val="005034D8"/>
    <w:rsid w:val="00507A22"/>
    <w:rsid w:val="00507AC7"/>
    <w:rsid w:val="005123E0"/>
    <w:rsid w:val="005141BA"/>
    <w:rsid w:val="00514699"/>
    <w:rsid w:val="00514A70"/>
    <w:rsid w:val="0051707B"/>
    <w:rsid w:val="0051794B"/>
    <w:rsid w:val="00520D7A"/>
    <w:rsid w:val="005222AF"/>
    <w:rsid w:val="00524235"/>
    <w:rsid w:val="00524D6C"/>
    <w:rsid w:val="0052509E"/>
    <w:rsid w:val="00526892"/>
    <w:rsid w:val="005274BA"/>
    <w:rsid w:val="00534BFC"/>
    <w:rsid w:val="00534E93"/>
    <w:rsid w:val="00535FB3"/>
    <w:rsid w:val="00536346"/>
    <w:rsid w:val="00536B09"/>
    <w:rsid w:val="00540E7B"/>
    <w:rsid w:val="00540ED6"/>
    <w:rsid w:val="00542FB0"/>
    <w:rsid w:val="00543890"/>
    <w:rsid w:val="00544B6E"/>
    <w:rsid w:val="005463B1"/>
    <w:rsid w:val="0055095D"/>
    <w:rsid w:val="005543F8"/>
    <w:rsid w:val="00555230"/>
    <w:rsid w:val="00560C41"/>
    <w:rsid w:val="00564130"/>
    <w:rsid w:val="00564920"/>
    <w:rsid w:val="00566414"/>
    <w:rsid w:val="0056699A"/>
    <w:rsid w:val="005732BC"/>
    <w:rsid w:val="00573616"/>
    <w:rsid w:val="005745DC"/>
    <w:rsid w:val="00574B40"/>
    <w:rsid w:val="00577FB7"/>
    <w:rsid w:val="00582339"/>
    <w:rsid w:val="00582BFF"/>
    <w:rsid w:val="0058305F"/>
    <w:rsid w:val="005831B7"/>
    <w:rsid w:val="005833EF"/>
    <w:rsid w:val="00583A9A"/>
    <w:rsid w:val="00585E3B"/>
    <w:rsid w:val="005908C1"/>
    <w:rsid w:val="00590F0A"/>
    <w:rsid w:val="005912F4"/>
    <w:rsid w:val="00592C99"/>
    <w:rsid w:val="00592CD3"/>
    <w:rsid w:val="00592E2E"/>
    <w:rsid w:val="00595EBD"/>
    <w:rsid w:val="00596682"/>
    <w:rsid w:val="005975B1"/>
    <w:rsid w:val="00597EAF"/>
    <w:rsid w:val="005A1973"/>
    <w:rsid w:val="005A5EAE"/>
    <w:rsid w:val="005B0BE9"/>
    <w:rsid w:val="005B291D"/>
    <w:rsid w:val="005B2A74"/>
    <w:rsid w:val="005B43ED"/>
    <w:rsid w:val="005B4B87"/>
    <w:rsid w:val="005B562F"/>
    <w:rsid w:val="005B6DCE"/>
    <w:rsid w:val="005B7025"/>
    <w:rsid w:val="005B78D7"/>
    <w:rsid w:val="005C0559"/>
    <w:rsid w:val="005C0FAD"/>
    <w:rsid w:val="005C1EC4"/>
    <w:rsid w:val="005C22D1"/>
    <w:rsid w:val="005C2B3E"/>
    <w:rsid w:val="005C31D1"/>
    <w:rsid w:val="005C3B78"/>
    <w:rsid w:val="005C640B"/>
    <w:rsid w:val="005C73BA"/>
    <w:rsid w:val="005C748D"/>
    <w:rsid w:val="005D1DE3"/>
    <w:rsid w:val="005D38B5"/>
    <w:rsid w:val="005D55B1"/>
    <w:rsid w:val="005D5BCA"/>
    <w:rsid w:val="005D5C30"/>
    <w:rsid w:val="005D5C39"/>
    <w:rsid w:val="005D6187"/>
    <w:rsid w:val="005D77B8"/>
    <w:rsid w:val="005E0A86"/>
    <w:rsid w:val="005E1FD8"/>
    <w:rsid w:val="005E27FE"/>
    <w:rsid w:val="005E313C"/>
    <w:rsid w:val="005E36A0"/>
    <w:rsid w:val="005E59E7"/>
    <w:rsid w:val="005E7CEC"/>
    <w:rsid w:val="00603720"/>
    <w:rsid w:val="006114D8"/>
    <w:rsid w:val="00612BB4"/>
    <w:rsid w:val="006148FB"/>
    <w:rsid w:val="00615EF1"/>
    <w:rsid w:val="006206EF"/>
    <w:rsid w:val="0062097E"/>
    <w:rsid w:val="0062307C"/>
    <w:rsid w:val="00624035"/>
    <w:rsid w:val="00626422"/>
    <w:rsid w:val="0062709C"/>
    <w:rsid w:val="00630FBE"/>
    <w:rsid w:val="0063372F"/>
    <w:rsid w:val="00637376"/>
    <w:rsid w:val="00641D74"/>
    <w:rsid w:val="00642853"/>
    <w:rsid w:val="00645CE2"/>
    <w:rsid w:val="00646995"/>
    <w:rsid w:val="0064703F"/>
    <w:rsid w:val="00650D43"/>
    <w:rsid w:val="006522ED"/>
    <w:rsid w:val="0065417B"/>
    <w:rsid w:val="006549E1"/>
    <w:rsid w:val="006569B8"/>
    <w:rsid w:val="00661D4F"/>
    <w:rsid w:val="00662213"/>
    <w:rsid w:val="00666238"/>
    <w:rsid w:val="00671BC7"/>
    <w:rsid w:val="00671D19"/>
    <w:rsid w:val="00672A9C"/>
    <w:rsid w:val="00672C04"/>
    <w:rsid w:val="00672CAF"/>
    <w:rsid w:val="00672D47"/>
    <w:rsid w:val="00687A11"/>
    <w:rsid w:val="006902D2"/>
    <w:rsid w:val="0069224E"/>
    <w:rsid w:val="006933CA"/>
    <w:rsid w:val="006937A1"/>
    <w:rsid w:val="0069390A"/>
    <w:rsid w:val="00696E95"/>
    <w:rsid w:val="006A1963"/>
    <w:rsid w:val="006A2D09"/>
    <w:rsid w:val="006A344F"/>
    <w:rsid w:val="006A7D3C"/>
    <w:rsid w:val="006B0432"/>
    <w:rsid w:val="006B6318"/>
    <w:rsid w:val="006C240E"/>
    <w:rsid w:val="006C3C4C"/>
    <w:rsid w:val="006C45B2"/>
    <w:rsid w:val="006C6018"/>
    <w:rsid w:val="006C6248"/>
    <w:rsid w:val="006C7073"/>
    <w:rsid w:val="006C7809"/>
    <w:rsid w:val="006D128E"/>
    <w:rsid w:val="006D162D"/>
    <w:rsid w:val="006D2B76"/>
    <w:rsid w:val="006D4183"/>
    <w:rsid w:val="006D473B"/>
    <w:rsid w:val="006D585D"/>
    <w:rsid w:val="006D5AF1"/>
    <w:rsid w:val="006D5D30"/>
    <w:rsid w:val="006D7630"/>
    <w:rsid w:val="006E4567"/>
    <w:rsid w:val="006E572B"/>
    <w:rsid w:val="006E5E5C"/>
    <w:rsid w:val="006E5F2E"/>
    <w:rsid w:val="006F00DB"/>
    <w:rsid w:val="006F2035"/>
    <w:rsid w:val="006F4DF2"/>
    <w:rsid w:val="006F578A"/>
    <w:rsid w:val="006F5838"/>
    <w:rsid w:val="0070032C"/>
    <w:rsid w:val="0070164A"/>
    <w:rsid w:val="007036FB"/>
    <w:rsid w:val="00703D8B"/>
    <w:rsid w:val="007114D1"/>
    <w:rsid w:val="007134A6"/>
    <w:rsid w:val="00715BBB"/>
    <w:rsid w:val="0071622D"/>
    <w:rsid w:val="00716A41"/>
    <w:rsid w:val="00716DCA"/>
    <w:rsid w:val="00720AB0"/>
    <w:rsid w:val="00726A35"/>
    <w:rsid w:val="00726E66"/>
    <w:rsid w:val="00727039"/>
    <w:rsid w:val="00730DB9"/>
    <w:rsid w:val="00731F68"/>
    <w:rsid w:val="00736EEB"/>
    <w:rsid w:val="007400E5"/>
    <w:rsid w:val="00740A65"/>
    <w:rsid w:val="007418FE"/>
    <w:rsid w:val="00743891"/>
    <w:rsid w:val="00744123"/>
    <w:rsid w:val="00745362"/>
    <w:rsid w:val="00747F0A"/>
    <w:rsid w:val="0075150A"/>
    <w:rsid w:val="0075427B"/>
    <w:rsid w:val="00755812"/>
    <w:rsid w:val="007638A5"/>
    <w:rsid w:val="00764294"/>
    <w:rsid w:val="00764BE4"/>
    <w:rsid w:val="007650BB"/>
    <w:rsid w:val="00767B75"/>
    <w:rsid w:val="007700D8"/>
    <w:rsid w:val="007701F7"/>
    <w:rsid w:val="00774393"/>
    <w:rsid w:val="007757C2"/>
    <w:rsid w:val="00776311"/>
    <w:rsid w:val="00780826"/>
    <w:rsid w:val="0078115F"/>
    <w:rsid w:val="00782447"/>
    <w:rsid w:val="007825B4"/>
    <w:rsid w:val="007828F8"/>
    <w:rsid w:val="00786E3F"/>
    <w:rsid w:val="00787174"/>
    <w:rsid w:val="00791926"/>
    <w:rsid w:val="00791CF2"/>
    <w:rsid w:val="00794124"/>
    <w:rsid w:val="007944F8"/>
    <w:rsid w:val="00796011"/>
    <w:rsid w:val="0079665B"/>
    <w:rsid w:val="00797A7E"/>
    <w:rsid w:val="007A29E3"/>
    <w:rsid w:val="007A34D4"/>
    <w:rsid w:val="007A4A99"/>
    <w:rsid w:val="007B19A2"/>
    <w:rsid w:val="007B2425"/>
    <w:rsid w:val="007B3998"/>
    <w:rsid w:val="007B6BCD"/>
    <w:rsid w:val="007D047E"/>
    <w:rsid w:val="007D1523"/>
    <w:rsid w:val="007D42AB"/>
    <w:rsid w:val="007D46C6"/>
    <w:rsid w:val="007E0468"/>
    <w:rsid w:val="007E1912"/>
    <w:rsid w:val="007E3FEF"/>
    <w:rsid w:val="007E40F8"/>
    <w:rsid w:val="007E4DE9"/>
    <w:rsid w:val="007E57D4"/>
    <w:rsid w:val="007E5937"/>
    <w:rsid w:val="007E5C99"/>
    <w:rsid w:val="007E6648"/>
    <w:rsid w:val="007E6D25"/>
    <w:rsid w:val="007E70DD"/>
    <w:rsid w:val="007E7737"/>
    <w:rsid w:val="007F34DC"/>
    <w:rsid w:val="007F510B"/>
    <w:rsid w:val="007F5DBE"/>
    <w:rsid w:val="007F742E"/>
    <w:rsid w:val="007F7D0B"/>
    <w:rsid w:val="007F7DDF"/>
    <w:rsid w:val="008006CD"/>
    <w:rsid w:val="008006F2"/>
    <w:rsid w:val="00800EBE"/>
    <w:rsid w:val="00803350"/>
    <w:rsid w:val="00803CD1"/>
    <w:rsid w:val="00804690"/>
    <w:rsid w:val="00812133"/>
    <w:rsid w:val="00812B04"/>
    <w:rsid w:val="00816623"/>
    <w:rsid w:val="0081753E"/>
    <w:rsid w:val="00817701"/>
    <w:rsid w:val="00821769"/>
    <w:rsid w:val="00822559"/>
    <w:rsid w:val="00823F85"/>
    <w:rsid w:val="00826096"/>
    <w:rsid w:val="0082671A"/>
    <w:rsid w:val="008315B2"/>
    <w:rsid w:val="008318BB"/>
    <w:rsid w:val="008322B6"/>
    <w:rsid w:val="00840990"/>
    <w:rsid w:val="008413D1"/>
    <w:rsid w:val="00844475"/>
    <w:rsid w:val="00844E58"/>
    <w:rsid w:val="00850B6C"/>
    <w:rsid w:val="00852B5A"/>
    <w:rsid w:val="008537F1"/>
    <w:rsid w:val="008546BA"/>
    <w:rsid w:val="00855974"/>
    <w:rsid w:val="00857085"/>
    <w:rsid w:val="008662E5"/>
    <w:rsid w:val="00866655"/>
    <w:rsid w:val="00866D9D"/>
    <w:rsid w:val="00870140"/>
    <w:rsid w:val="00872DE8"/>
    <w:rsid w:val="008741E3"/>
    <w:rsid w:val="00874576"/>
    <w:rsid w:val="00875FFB"/>
    <w:rsid w:val="00880096"/>
    <w:rsid w:val="00881D1A"/>
    <w:rsid w:val="00882ABC"/>
    <w:rsid w:val="00886D05"/>
    <w:rsid w:val="00890A47"/>
    <w:rsid w:val="00892463"/>
    <w:rsid w:val="00892C6E"/>
    <w:rsid w:val="00893FAC"/>
    <w:rsid w:val="00896CD1"/>
    <w:rsid w:val="008A1553"/>
    <w:rsid w:val="008A4904"/>
    <w:rsid w:val="008A4B10"/>
    <w:rsid w:val="008A7FFA"/>
    <w:rsid w:val="008B3637"/>
    <w:rsid w:val="008B53FD"/>
    <w:rsid w:val="008B5502"/>
    <w:rsid w:val="008B7ADA"/>
    <w:rsid w:val="008B7CDB"/>
    <w:rsid w:val="008C04E6"/>
    <w:rsid w:val="008C0784"/>
    <w:rsid w:val="008C112B"/>
    <w:rsid w:val="008C4402"/>
    <w:rsid w:val="008C5275"/>
    <w:rsid w:val="008C6452"/>
    <w:rsid w:val="008C6AAA"/>
    <w:rsid w:val="008C7744"/>
    <w:rsid w:val="008D20D5"/>
    <w:rsid w:val="008D5C9F"/>
    <w:rsid w:val="008D664E"/>
    <w:rsid w:val="008D73E5"/>
    <w:rsid w:val="008E0FC5"/>
    <w:rsid w:val="008E131A"/>
    <w:rsid w:val="008E3EB6"/>
    <w:rsid w:val="008E430F"/>
    <w:rsid w:val="008E4758"/>
    <w:rsid w:val="008E49FF"/>
    <w:rsid w:val="008F0AAA"/>
    <w:rsid w:val="008F43E8"/>
    <w:rsid w:val="008F460A"/>
    <w:rsid w:val="009010C9"/>
    <w:rsid w:val="009016C9"/>
    <w:rsid w:val="00906901"/>
    <w:rsid w:val="00910A78"/>
    <w:rsid w:val="00911CD6"/>
    <w:rsid w:val="009126FF"/>
    <w:rsid w:val="00914544"/>
    <w:rsid w:val="00914C38"/>
    <w:rsid w:val="00914DEB"/>
    <w:rsid w:val="00915B31"/>
    <w:rsid w:val="00925870"/>
    <w:rsid w:val="00925872"/>
    <w:rsid w:val="00927CF4"/>
    <w:rsid w:val="0093002D"/>
    <w:rsid w:val="009301CF"/>
    <w:rsid w:val="00930ACE"/>
    <w:rsid w:val="00931561"/>
    <w:rsid w:val="00931CC6"/>
    <w:rsid w:val="00932ECA"/>
    <w:rsid w:val="0093302B"/>
    <w:rsid w:val="0093349C"/>
    <w:rsid w:val="00935F2C"/>
    <w:rsid w:val="00935FC1"/>
    <w:rsid w:val="009420C4"/>
    <w:rsid w:val="00944140"/>
    <w:rsid w:val="009443C6"/>
    <w:rsid w:val="00944420"/>
    <w:rsid w:val="00944C5B"/>
    <w:rsid w:val="00946469"/>
    <w:rsid w:val="00947905"/>
    <w:rsid w:val="00947DF4"/>
    <w:rsid w:val="00950392"/>
    <w:rsid w:val="00950458"/>
    <w:rsid w:val="00950C7C"/>
    <w:rsid w:val="00950EBA"/>
    <w:rsid w:val="00952741"/>
    <w:rsid w:val="00954C93"/>
    <w:rsid w:val="009553A2"/>
    <w:rsid w:val="00956B14"/>
    <w:rsid w:val="00962A95"/>
    <w:rsid w:val="009648FA"/>
    <w:rsid w:val="00964AB0"/>
    <w:rsid w:val="0096787E"/>
    <w:rsid w:val="00972DFF"/>
    <w:rsid w:val="009731BD"/>
    <w:rsid w:val="00973F91"/>
    <w:rsid w:val="00976BB7"/>
    <w:rsid w:val="00976E25"/>
    <w:rsid w:val="009873D3"/>
    <w:rsid w:val="00987BCB"/>
    <w:rsid w:val="00990729"/>
    <w:rsid w:val="00994E5B"/>
    <w:rsid w:val="0099587B"/>
    <w:rsid w:val="009A495D"/>
    <w:rsid w:val="009A4CE6"/>
    <w:rsid w:val="009A76D1"/>
    <w:rsid w:val="009B3F22"/>
    <w:rsid w:val="009B6A01"/>
    <w:rsid w:val="009B740D"/>
    <w:rsid w:val="009B77F9"/>
    <w:rsid w:val="009C0336"/>
    <w:rsid w:val="009C3BBA"/>
    <w:rsid w:val="009C48DC"/>
    <w:rsid w:val="009C4D48"/>
    <w:rsid w:val="009D1587"/>
    <w:rsid w:val="009D7953"/>
    <w:rsid w:val="009E0682"/>
    <w:rsid w:val="009E1BC1"/>
    <w:rsid w:val="009E2A21"/>
    <w:rsid w:val="009E41F9"/>
    <w:rsid w:val="009E4784"/>
    <w:rsid w:val="009F0DCB"/>
    <w:rsid w:val="009F14FE"/>
    <w:rsid w:val="009F1CCB"/>
    <w:rsid w:val="009F1FB9"/>
    <w:rsid w:val="009F3039"/>
    <w:rsid w:val="009F5C5E"/>
    <w:rsid w:val="00A003B4"/>
    <w:rsid w:val="00A0177D"/>
    <w:rsid w:val="00A02B57"/>
    <w:rsid w:val="00A04FD7"/>
    <w:rsid w:val="00A12A74"/>
    <w:rsid w:val="00A12C8A"/>
    <w:rsid w:val="00A1399C"/>
    <w:rsid w:val="00A146C3"/>
    <w:rsid w:val="00A15BB4"/>
    <w:rsid w:val="00A2769A"/>
    <w:rsid w:val="00A27C72"/>
    <w:rsid w:val="00A300D2"/>
    <w:rsid w:val="00A30DD9"/>
    <w:rsid w:val="00A3221C"/>
    <w:rsid w:val="00A32692"/>
    <w:rsid w:val="00A352E0"/>
    <w:rsid w:val="00A378F4"/>
    <w:rsid w:val="00A41E2D"/>
    <w:rsid w:val="00A446CF"/>
    <w:rsid w:val="00A46B3E"/>
    <w:rsid w:val="00A46DAC"/>
    <w:rsid w:val="00A4785A"/>
    <w:rsid w:val="00A50897"/>
    <w:rsid w:val="00A55B93"/>
    <w:rsid w:val="00A55BEF"/>
    <w:rsid w:val="00A574CC"/>
    <w:rsid w:val="00A61790"/>
    <w:rsid w:val="00A6181F"/>
    <w:rsid w:val="00A63911"/>
    <w:rsid w:val="00A64A9A"/>
    <w:rsid w:val="00A65817"/>
    <w:rsid w:val="00A660CA"/>
    <w:rsid w:val="00A6703F"/>
    <w:rsid w:val="00A71099"/>
    <w:rsid w:val="00A72447"/>
    <w:rsid w:val="00A729A3"/>
    <w:rsid w:val="00A74DDF"/>
    <w:rsid w:val="00A75072"/>
    <w:rsid w:val="00A80608"/>
    <w:rsid w:val="00A80E4B"/>
    <w:rsid w:val="00A839B8"/>
    <w:rsid w:val="00A8428E"/>
    <w:rsid w:val="00A85365"/>
    <w:rsid w:val="00A86418"/>
    <w:rsid w:val="00A87381"/>
    <w:rsid w:val="00A92B8E"/>
    <w:rsid w:val="00A93C9C"/>
    <w:rsid w:val="00A941A7"/>
    <w:rsid w:val="00A96AF9"/>
    <w:rsid w:val="00A96E0C"/>
    <w:rsid w:val="00AA2ECB"/>
    <w:rsid w:val="00AA5B82"/>
    <w:rsid w:val="00AA5C34"/>
    <w:rsid w:val="00AA6D50"/>
    <w:rsid w:val="00AA741F"/>
    <w:rsid w:val="00AB40F5"/>
    <w:rsid w:val="00AB4E49"/>
    <w:rsid w:val="00AB4F6A"/>
    <w:rsid w:val="00AB6B86"/>
    <w:rsid w:val="00AB73D7"/>
    <w:rsid w:val="00AC1193"/>
    <w:rsid w:val="00AC3A2C"/>
    <w:rsid w:val="00AC3F18"/>
    <w:rsid w:val="00AC4FB0"/>
    <w:rsid w:val="00AC60E2"/>
    <w:rsid w:val="00AD3455"/>
    <w:rsid w:val="00AD3E33"/>
    <w:rsid w:val="00AD3FF4"/>
    <w:rsid w:val="00AD5C47"/>
    <w:rsid w:val="00AD6F62"/>
    <w:rsid w:val="00AE4717"/>
    <w:rsid w:val="00AE5635"/>
    <w:rsid w:val="00AE6D5B"/>
    <w:rsid w:val="00AF07FD"/>
    <w:rsid w:val="00AF08D8"/>
    <w:rsid w:val="00AF3783"/>
    <w:rsid w:val="00AF5AC4"/>
    <w:rsid w:val="00AF7D45"/>
    <w:rsid w:val="00B021E4"/>
    <w:rsid w:val="00B03CB4"/>
    <w:rsid w:val="00B03F06"/>
    <w:rsid w:val="00B06D02"/>
    <w:rsid w:val="00B076C7"/>
    <w:rsid w:val="00B079B4"/>
    <w:rsid w:val="00B22B44"/>
    <w:rsid w:val="00B2400F"/>
    <w:rsid w:val="00B2797C"/>
    <w:rsid w:val="00B27E44"/>
    <w:rsid w:val="00B35462"/>
    <w:rsid w:val="00B4140F"/>
    <w:rsid w:val="00B43018"/>
    <w:rsid w:val="00B436AD"/>
    <w:rsid w:val="00B439F9"/>
    <w:rsid w:val="00B45760"/>
    <w:rsid w:val="00B45CCC"/>
    <w:rsid w:val="00B46C81"/>
    <w:rsid w:val="00B47252"/>
    <w:rsid w:val="00B501DC"/>
    <w:rsid w:val="00B50ABC"/>
    <w:rsid w:val="00B523E2"/>
    <w:rsid w:val="00B545CA"/>
    <w:rsid w:val="00B609FC"/>
    <w:rsid w:val="00B63793"/>
    <w:rsid w:val="00B64078"/>
    <w:rsid w:val="00B651FC"/>
    <w:rsid w:val="00B66707"/>
    <w:rsid w:val="00B74361"/>
    <w:rsid w:val="00B757C9"/>
    <w:rsid w:val="00B75D67"/>
    <w:rsid w:val="00B76335"/>
    <w:rsid w:val="00B77BEC"/>
    <w:rsid w:val="00B80229"/>
    <w:rsid w:val="00B80885"/>
    <w:rsid w:val="00B81832"/>
    <w:rsid w:val="00B82738"/>
    <w:rsid w:val="00B835FD"/>
    <w:rsid w:val="00B8563D"/>
    <w:rsid w:val="00B86267"/>
    <w:rsid w:val="00B87CB2"/>
    <w:rsid w:val="00B90496"/>
    <w:rsid w:val="00B90B9E"/>
    <w:rsid w:val="00B918C6"/>
    <w:rsid w:val="00B92987"/>
    <w:rsid w:val="00B93A10"/>
    <w:rsid w:val="00B961CF"/>
    <w:rsid w:val="00B97A52"/>
    <w:rsid w:val="00BA29FB"/>
    <w:rsid w:val="00BA48C6"/>
    <w:rsid w:val="00BA6903"/>
    <w:rsid w:val="00BA6949"/>
    <w:rsid w:val="00BB088B"/>
    <w:rsid w:val="00BB3A65"/>
    <w:rsid w:val="00BB40BC"/>
    <w:rsid w:val="00BB55EC"/>
    <w:rsid w:val="00BB615C"/>
    <w:rsid w:val="00BB7F2E"/>
    <w:rsid w:val="00BC0A80"/>
    <w:rsid w:val="00BC5A9F"/>
    <w:rsid w:val="00BC5E6D"/>
    <w:rsid w:val="00BD5F17"/>
    <w:rsid w:val="00BD6680"/>
    <w:rsid w:val="00BE0170"/>
    <w:rsid w:val="00BE01F5"/>
    <w:rsid w:val="00BE690E"/>
    <w:rsid w:val="00BE6AA1"/>
    <w:rsid w:val="00BF0408"/>
    <w:rsid w:val="00BF08F6"/>
    <w:rsid w:val="00BF24E9"/>
    <w:rsid w:val="00BF5598"/>
    <w:rsid w:val="00BF57DE"/>
    <w:rsid w:val="00C0137A"/>
    <w:rsid w:val="00C07C63"/>
    <w:rsid w:val="00C123C9"/>
    <w:rsid w:val="00C13CF7"/>
    <w:rsid w:val="00C14F19"/>
    <w:rsid w:val="00C2271A"/>
    <w:rsid w:val="00C22E31"/>
    <w:rsid w:val="00C231D9"/>
    <w:rsid w:val="00C232DC"/>
    <w:rsid w:val="00C24923"/>
    <w:rsid w:val="00C256AB"/>
    <w:rsid w:val="00C27723"/>
    <w:rsid w:val="00C304E2"/>
    <w:rsid w:val="00C30DEC"/>
    <w:rsid w:val="00C318BA"/>
    <w:rsid w:val="00C3374E"/>
    <w:rsid w:val="00C33D30"/>
    <w:rsid w:val="00C35BAC"/>
    <w:rsid w:val="00C40CF3"/>
    <w:rsid w:val="00C41C72"/>
    <w:rsid w:val="00C44BA0"/>
    <w:rsid w:val="00C50B83"/>
    <w:rsid w:val="00C52328"/>
    <w:rsid w:val="00C5698D"/>
    <w:rsid w:val="00C60352"/>
    <w:rsid w:val="00C605B9"/>
    <w:rsid w:val="00C6449D"/>
    <w:rsid w:val="00C65E00"/>
    <w:rsid w:val="00C673D3"/>
    <w:rsid w:val="00C67D49"/>
    <w:rsid w:val="00C72A7F"/>
    <w:rsid w:val="00C73319"/>
    <w:rsid w:val="00C73702"/>
    <w:rsid w:val="00C759D1"/>
    <w:rsid w:val="00C77F9F"/>
    <w:rsid w:val="00C8165B"/>
    <w:rsid w:val="00C82E17"/>
    <w:rsid w:val="00C82FF2"/>
    <w:rsid w:val="00C847A5"/>
    <w:rsid w:val="00C84AAB"/>
    <w:rsid w:val="00C85EE3"/>
    <w:rsid w:val="00C8602A"/>
    <w:rsid w:val="00C8755C"/>
    <w:rsid w:val="00C92FE7"/>
    <w:rsid w:val="00C94468"/>
    <w:rsid w:val="00CA0004"/>
    <w:rsid w:val="00CA051A"/>
    <w:rsid w:val="00CA16D3"/>
    <w:rsid w:val="00CA1C7A"/>
    <w:rsid w:val="00CA2A00"/>
    <w:rsid w:val="00CA3B5B"/>
    <w:rsid w:val="00CA5AC5"/>
    <w:rsid w:val="00CB654F"/>
    <w:rsid w:val="00CC5587"/>
    <w:rsid w:val="00CC70E1"/>
    <w:rsid w:val="00CD1266"/>
    <w:rsid w:val="00CD27BE"/>
    <w:rsid w:val="00CD3467"/>
    <w:rsid w:val="00CD4432"/>
    <w:rsid w:val="00CD6359"/>
    <w:rsid w:val="00CE076B"/>
    <w:rsid w:val="00CE2400"/>
    <w:rsid w:val="00CE2E03"/>
    <w:rsid w:val="00CE31CC"/>
    <w:rsid w:val="00CF0AFE"/>
    <w:rsid w:val="00CF21CD"/>
    <w:rsid w:val="00CF56F6"/>
    <w:rsid w:val="00CF7C76"/>
    <w:rsid w:val="00CF7E46"/>
    <w:rsid w:val="00D02E2F"/>
    <w:rsid w:val="00D03DBC"/>
    <w:rsid w:val="00D07C06"/>
    <w:rsid w:val="00D104F6"/>
    <w:rsid w:val="00D12931"/>
    <w:rsid w:val="00D141A7"/>
    <w:rsid w:val="00D15DE6"/>
    <w:rsid w:val="00D17638"/>
    <w:rsid w:val="00D20867"/>
    <w:rsid w:val="00D20903"/>
    <w:rsid w:val="00D20FB3"/>
    <w:rsid w:val="00D21907"/>
    <w:rsid w:val="00D21F71"/>
    <w:rsid w:val="00D23854"/>
    <w:rsid w:val="00D23D1C"/>
    <w:rsid w:val="00D25E1A"/>
    <w:rsid w:val="00D3325E"/>
    <w:rsid w:val="00D34D80"/>
    <w:rsid w:val="00D35DB2"/>
    <w:rsid w:val="00D361E3"/>
    <w:rsid w:val="00D42D2A"/>
    <w:rsid w:val="00D437FB"/>
    <w:rsid w:val="00D50E69"/>
    <w:rsid w:val="00D51D31"/>
    <w:rsid w:val="00D52ED4"/>
    <w:rsid w:val="00D53045"/>
    <w:rsid w:val="00D55B19"/>
    <w:rsid w:val="00D602C0"/>
    <w:rsid w:val="00D60B25"/>
    <w:rsid w:val="00D62C8C"/>
    <w:rsid w:val="00D62F07"/>
    <w:rsid w:val="00D65C4D"/>
    <w:rsid w:val="00D706FC"/>
    <w:rsid w:val="00D71A94"/>
    <w:rsid w:val="00D72166"/>
    <w:rsid w:val="00D80DD8"/>
    <w:rsid w:val="00D81201"/>
    <w:rsid w:val="00D827D3"/>
    <w:rsid w:val="00D848FE"/>
    <w:rsid w:val="00D9215B"/>
    <w:rsid w:val="00D921A5"/>
    <w:rsid w:val="00D92AF7"/>
    <w:rsid w:val="00D93BE7"/>
    <w:rsid w:val="00DA44AC"/>
    <w:rsid w:val="00DA4857"/>
    <w:rsid w:val="00DA48A2"/>
    <w:rsid w:val="00DA5728"/>
    <w:rsid w:val="00DA6393"/>
    <w:rsid w:val="00DB3819"/>
    <w:rsid w:val="00DB570A"/>
    <w:rsid w:val="00DC1728"/>
    <w:rsid w:val="00DC6CE0"/>
    <w:rsid w:val="00DD7377"/>
    <w:rsid w:val="00DE1532"/>
    <w:rsid w:val="00DE324C"/>
    <w:rsid w:val="00DE40AB"/>
    <w:rsid w:val="00DE569F"/>
    <w:rsid w:val="00DE6B3F"/>
    <w:rsid w:val="00DE6E4F"/>
    <w:rsid w:val="00DE7104"/>
    <w:rsid w:val="00DF095D"/>
    <w:rsid w:val="00DF147E"/>
    <w:rsid w:val="00DF28A2"/>
    <w:rsid w:val="00DF330B"/>
    <w:rsid w:val="00DF3A02"/>
    <w:rsid w:val="00DF42AF"/>
    <w:rsid w:val="00DF43A3"/>
    <w:rsid w:val="00DF71B7"/>
    <w:rsid w:val="00DF791E"/>
    <w:rsid w:val="00E02D26"/>
    <w:rsid w:val="00E050B4"/>
    <w:rsid w:val="00E067AC"/>
    <w:rsid w:val="00E077CD"/>
    <w:rsid w:val="00E07A31"/>
    <w:rsid w:val="00E10BFF"/>
    <w:rsid w:val="00E11D16"/>
    <w:rsid w:val="00E158DB"/>
    <w:rsid w:val="00E1723D"/>
    <w:rsid w:val="00E1741E"/>
    <w:rsid w:val="00E205BD"/>
    <w:rsid w:val="00E219E7"/>
    <w:rsid w:val="00E233A2"/>
    <w:rsid w:val="00E234E7"/>
    <w:rsid w:val="00E24316"/>
    <w:rsid w:val="00E24881"/>
    <w:rsid w:val="00E2536F"/>
    <w:rsid w:val="00E27BA4"/>
    <w:rsid w:val="00E304CB"/>
    <w:rsid w:val="00E332C4"/>
    <w:rsid w:val="00E35A73"/>
    <w:rsid w:val="00E35EFA"/>
    <w:rsid w:val="00E4027B"/>
    <w:rsid w:val="00E402DE"/>
    <w:rsid w:val="00E44433"/>
    <w:rsid w:val="00E45010"/>
    <w:rsid w:val="00E45BA3"/>
    <w:rsid w:val="00E478DC"/>
    <w:rsid w:val="00E53DCB"/>
    <w:rsid w:val="00E54908"/>
    <w:rsid w:val="00E55DCD"/>
    <w:rsid w:val="00E61A74"/>
    <w:rsid w:val="00E6256B"/>
    <w:rsid w:val="00E64542"/>
    <w:rsid w:val="00E64594"/>
    <w:rsid w:val="00E64A83"/>
    <w:rsid w:val="00E65177"/>
    <w:rsid w:val="00E65C65"/>
    <w:rsid w:val="00E67C1B"/>
    <w:rsid w:val="00E71AA2"/>
    <w:rsid w:val="00E747DB"/>
    <w:rsid w:val="00E74B8D"/>
    <w:rsid w:val="00E81B0B"/>
    <w:rsid w:val="00E82B68"/>
    <w:rsid w:val="00E868DA"/>
    <w:rsid w:val="00E91454"/>
    <w:rsid w:val="00E92D08"/>
    <w:rsid w:val="00E9665B"/>
    <w:rsid w:val="00EA237B"/>
    <w:rsid w:val="00EA24BA"/>
    <w:rsid w:val="00EA413B"/>
    <w:rsid w:val="00EA5800"/>
    <w:rsid w:val="00EA6AE4"/>
    <w:rsid w:val="00EA74C5"/>
    <w:rsid w:val="00EB008F"/>
    <w:rsid w:val="00EB0349"/>
    <w:rsid w:val="00EB2450"/>
    <w:rsid w:val="00EB2797"/>
    <w:rsid w:val="00EB2B4F"/>
    <w:rsid w:val="00EB2C12"/>
    <w:rsid w:val="00EB420E"/>
    <w:rsid w:val="00EB70C1"/>
    <w:rsid w:val="00EC2377"/>
    <w:rsid w:val="00EC3A44"/>
    <w:rsid w:val="00EC71AB"/>
    <w:rsid w:val="00EC7704"/>
    <w:rsid w:val="00ED004C"/>
    <w:rsid w:val="00ED1333"/>
    <w:rsid w:val="00ED3D6F"/>
    <w:rsid w:val="00ED3E20"/>
    <w:rsid w:val="00ED4059"/>
    <w:rsid w:val="00ED4E38"/>
    <w:rsid w:val="00ED586C"/>
    <w:rsid w:val="00ED5DA1"/>
    <w:rsid w:val="00EE1C3D"/>
    <w:rsid w:val="00EE28F2"/>
    <w:rsid w:val="00EE48FD"/>
    <w:rsid w:val="00EE4971"/>
    <w:rsid w:val="00EE5368"/>
    <w:rsid w:val="00EE5CB9"/>
    <w:rsid w:val="00EE6D7A"/>
    <w:rsid w:val="00EF2023"/>
    <w:rsid w:val="00EF6401"/>
    <w:rsid w:val="00EF6CED"/>
    <w:rsid w:val="00F046E3"/>
    <w:rsid w:val="00F0549F"/>
    <w:rsid w:val="00F102FC"/>
    <w:rsid w:val="00F1174C"/>
    <w:rsid w:val="00F1198D"/>
    <w:rsid w:val="00F16105"/>
    <w:rsid w:val="00F1628A"/>
    <w:rsid w:val="00F20C38"/>
    <w:rsid w:val="00F22ADE"/>
    <w:rsid w:val="00F26849"/>
    <w:rsid w:val="00F26BA2"/>
    <w:rsid w:val="00F278CC"/>
    <w:rsid w:val="00F30F8E"/>
    <w:rsid w:val="00F31196"/>
    <w:rsid w:val="00F33CCD"/>
    <w:rsid w:val="00F42B86"/>
    <w:rsid w:val="00F47742"/>
    <w:rsid w:val="00F50ED2"/>
    <w:rsid w:val="00F525A4"/>
    <w:rsid w:val="00F533BC"/>
    <w:rsid w:val="00F55980"/>
    <w:rsid w:val="00F55A9C"/>
    <w:rsid w:val="00F5779E"/>
    <w:rsid w:val="00F6020E"/>
    <w:rsid w:val="00F60F74"/>
    <w:rsid w:val="00F71727"/>
    <w:rsid w:val="00F71E2C"/>
    <w:rsid w:val="00F83E57"/>
    <w:rsid w:val="00F857AC"/>
    <w:rsid w:val="00F869B3"/>
    <w:rsid w:val="00F86ABB"/>
    <w:rsid w:val="00F87402"/>
    <w:rsid w:val="00F934C0"/>
    <w:rsid w:val="00F9427C"/>
    <w:rsid w:val="00FA257A"/>
    <w:rsid w:val="00FA5BBE"/>
    <w:rsid w:val="00FA5DE2"/>
    <w:rsid w:val="00FA5DE9"/>
    <w:rsid w:val="00FB0759"/>
    <w:rsid w:val="00FB09DE"/>
    <w:rsid w:val="00FB19C3"/>
    <w:rsid w:val="00FB1F5A"/>
    <w:rsid w:val="00FB27D5"/>
    <w:rsid w:val="00FB326A"/>
    <w:rsid w:val="00FB5ABE"/>
    <w:rsid w:val="00FB5CC3"/>
    <w:rsid w:val="00FB6AFA"/>
    <w:rsid w:val="00FC018D"/>
    <w:rsid w:val="00FC127D"/>
    <w:rsid w:val="00FC1F3B"/>
    <w:rsid w:val="00FC36B9"/>
    <w:rsid w:val="00FC6AF1"/>
    <w:rsid w:val="00FD1688"/>
    <w:rsid w:val="00FD1BA8"/>
    <w:rsid w:val="00FD3F4D"/>
    <w:rsid w:val="00FD5539"/>
    <w:rsid w:val="00FE0C59"/>
    <w:rsid w:val="00FE118B"/>
    <w:rsid w:val="00FF191E"/>
    <w:rsid w:val="00FF5B0B"/>
    <w:rsid w:val="00FF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20E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5581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Normal"/>
    <w:uiPriority w:val="99"/>
    <w:rsid w:val="00124E81"/>
    <w:pPr>
      <w:widowControl w:val="0"/>
      <w:autoSpaceDE w:val="0"/>
      <w:autoSpaceDN w:val="0"/>
      <w:adjustRightInd w:val="0"/>
      <w:spacing w:line="564" w:lineRule="exact"/>
      <w:ind w:firstLine="26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DefaultParagraphFont"/>
    <w:uiPriority w:val="99"/>
    <w:rsid w:val="00124E8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6">
    <w:name w:val="Font Style16"/>
    <w:basedOn w:val="DefaultParagraphFont"/>
    <w:uiPriority w:val="99"/>
    <w:rsid w:val="00124E81"/>
    <w:rPr>
      <w:rFonts w:ascii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EC71A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EC71A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919</Words>
  <Characters>5241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</dc:title>
  <dc:subject/>
  <dc:creator>0202</dc:creator>
  <cp:keywords/>
  <dc:description/>
  <cp:lastModifiedBy>GordyushevaSV</cp:lastModifiedBy>
  <cp:revision>4</cp:revision>
  <cp:lastPrinted>2014-03-21T07:42:00Z</cp:lastPrinted>
  <dcterms:created xsi:type="dcterms:W3CDTF">2014-04-07T07:59:00Z</dcterms:created>
  <dcterms:modified xsi:type="dcterms:W3CDTF">2014-04-11T07:55:00Z</dcterms:modified>
</cp:coreProperties>
</file>